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8F6" w:rsidRDefault="00C508F6" w:rsidP="00142849">
      <w:pPr>
        <w:tabs>
          <w:tab w:val="center" w:pos="5694"/>
        </w:tabs>
        <w:ind w:left="360" w:hanging="360"/>
        <w:jc w:val="both"/>
        <w:rPr>
          <w:b/>
          <w:sz w:val="26"/>
          <w:szCs w:val="26"/>
        </w:rPr>
      </w:pPr>
      <w:bookmarkStart w:id="0" w:name="_GoBack"/>
      <w:bookmarkEnd w:id="0"/>
    </w:p>
    <w:p w:rsidR="00C508F6" w:rsidRDefault="00C508F6" w:rsidP="00142849">
      <w:pPr>
        <w:tabs>
          <w:tab w:val="center" w:pos="5694"/>
        </w:tabs>
        <w:ind w:left="360" w:hanging="360"/>
        <w:jc w:val="both"/>
        <w:rPr>
          <w:b/>
          <w:sz w:val="26"/>
          <w:szCs w:val="26"/>
        </w:rPr>
      </w:pPr>
    </w:p>
    <w:p w:rsidR="00C508F6" w:rsidRPr="003E7DAA" w:rsidRDefault="00C508F6" w:rsidP="003E7DAA">
      <w:pPr>
        <w:tabs>
          <w:tab w:val="center" w:pos="5694"/>
        </w:tabs>
        <w:ind w:left="360" w:hanging="36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Привлечение управляющей компании </w:t>
      </w:r>
      <w:r w:rsidRPr="003E7DAA">
        <w:rPr>
          <w:b/>
          <w:sz w:val="36"/>
          <w:szCs w:val="36"/>
        </w:rPr>
        <w:t>к административной ответственности за нарушения в сфере управления многоквартирными домами</w:t>
      </w:r>
      <w:r>
        <w:rPr>
          <w:b/>
          <w:sz w:val="36"/>
          <w:szCs w:val="36"/>
        </w:rPr>
        <w:t xml:space="preserve"> в 2011г</w:t>
      </w:r>
      <w:r w:rsidRPr="003E7DAA">
        <w:rPr>
          <w:b/>
          <w:sz w:val="36"/>
          <w:szCs w:val="36"/>
        </w:rPr>
        <w:t>.</w:t>
      </w:r>
    </w:p>
    <w:p w:rsidR="00C508F6" w:rsidRDefault="00C508F6" w:rsidP="00142849">
      <w:pPr>
        <w:tabs>
          <w:tab w:val="center" w:pos="5694"/>
        </w:tabs>
        <w:ind w:left="360" w:hanging="360"/>
        <w:jc w:val="both"/>
        <w:rPr>
          <w:b/>
          <w:sz w:val="26"/>
          <w:szCs w:val="26"/>
        </w:rPr>
      </w:pPr>
    </w:p>
    <w:p w:rsidR="00C508F6" w:rsidRDefault="00C508F6" w:rsidP="00142849">
      <w:pPr>
        <w:tabs>
          <w:tab w:val="center" w:pos="5694"/>
        </w:tabs>
        <w:ind w:left="360" w:hanging="360"/>
        <w:jc w:val="both"/>
        <w:rPr>
          <w:b/>
          <w:sz w:val="26"/>
          <w:szCs w:val="26"/>
        </w:rPr>
      </w:pPr>
    </w:p>
    <w:p w:rsidR="00C508F6" w:rsidRPr="003E7DAA" w:rsidRDefault="00C508F6" w:rsidP="00142849">
      <w:pPr>
        <w:tabs>
          <w:tab w:val="center" w:pos="5694"/>
        </w:tabs>
        <w:ind w:left="360" w:hanging="360"/>
        <w:jc w:val="both"/>
        <w:rPr>
          <w:b/>
        </w:rPr>
      </w:pPr>
      <w:r w:rsidRPr="001C79D5">
        <w:rPr>
          <w:b/>
          <w:sz w:val="26"/>
          <w:szCs w:val="26"/>
        </w:rPr>
        <w:tab/>
      </w:r>
      <w:r w:rsidRPr="003E7DAA">
        <w:t>Управляющая компания</w:t>
      </w:r>
      <w:r>
        <w:t xml:space="preserve"> ООО «ЖилСервис» в 2011г.</w:t>
      </w:r>
      <w:r w:rsidRPr="003E7DAA">
        <w:t xml:space="preserve"> к административной ответственности за нарушения в сфере управления многоквартирными домами не привлекалась.</w:t>
      </w:r>
    </w:p>
    <w:p w:rsidR="00C508F6" w:rsidRDefault="00C508F6"/>
    <w:p w:rsidR="00C508F6" w:rsidRDefault="00C508F6"/>
    <w:p w:rsidR="00C508F6" w:rsidRDefault="00C508F6" w:rsidP="00E41224">
      <w:pPr>
        <w:jc w:val="center"/>
        <w:rPr>
          <w:b/>
        </w:rPr>
      </w:pPr>
      <w:smartTag w:uri="urn:schemas-microsoft-com:office:smarttags" w:element="metricconverter">
        <w:smartTagPr>
          <w:attr w:name="ProductID" w:val="2012 г"/>
        </w:smartTagPr>
        <w:r>
          <w:rPr>
            <w:b/>
          </w:rPr>
          <w:t>2012 г</w:t>
        </w:r>
      </w:smartTag>
    </w:p>
    <w:p w:rsidR="00C508F6" w:rsidRDefault="00C508F6" w:rsidP="00E41224">
      <w:pPr>
        <w:jc w:val="center"/>
        <w:rPr>
          <w:b/>
        </w:rPr>
      </w:pPr>
    </w:p>
    <w:p w:rsidR="00C508F6" w:rsidRDefault="00C508F6" w:rsidP="00E41224">
      <w:pPr>
        <w:jc w:val="center"/>
        <w:rPr>
          <w:b/>
        </w:rPr>
      </w:pPr>
    </w:p>
    <w:p w:rsidR="00C508F6" w:rsidRPr="003E7DAA" w:rsidRDefault="00C508F6" w:rsidP="00E41224">
      <w:pPr>
        <w:tabs>
          <w:tab w:val="center" w:pos="5694"/>
        </w:tabs>
        <w:ind w:left="360" w:hanging="360"/>
        <w:jc w:val="both"/>
        <w:rPr>
          <w:b/>
        </w:rPr>
      </w:pPr>
      <w:r>
        <w:t xml:space="preserve">       </w:t>
      </w:r>
      <w:r w:rsidRPr="003E7DAA">
        <w:t>Управляющая компания</w:t>
      </w:r>
      <w:r>
        <w:t xml:space="preserve"> ООО «ЖилСервис» в 2012г.</w:t>
      </w:r>
      <w:r w:rsidRPr="003E7DAA">
        <w:t xml:space="preserve"> к административной ответственности за нарушения в сфере управления многоквартирными домами не привлекалась.</w:t>
      </w:r>
    </w:p>
    <w:p w:rsidR="00C508F6" w:rsidRPr="00E41224" w:rsidRDefault="00C508F6" w:rsidP="00E41224"/>
    <w:sectPr w:rsidR="00C508F6" w:rsidRPr="00E41224" w:rsidSect="009B2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2849"/>
    <w:rsid w:val="00142849"/>
    <w:rsid w:val="001C79D5"/>
    <w:rsid w:val="003E7DAA"/>
    <w:rsid w:val="008B122B"/>
    <w:rsid w:val="008C42D1"/>
    <w:rsid w:val="009B22E6"/>
    <w:rsid w:val="00B8508A"/>
    <w:rsid w:val="00C508F6"/>
    <w:rsid w:val="00E41224"/>
    <w:rsid w:val="00F24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84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69</Words>
  <Characters>396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Virt</dc:creator>
  <cp:keywords/>
  <dc:description/>
  <cp:lastModifiedBy>User</cp:lastModifiedBy>
  <cp:revision>3</cp:revision>
  <dcterms:created xsi:type="dcterms:W3CDTF">2012-05-04T08:44:00Z</dcterms:created>
  <dcterms:modified xsi:type="dcterms:W3CDTF">2013-04-19T05:53:00Z</dcterms:modified>
</cp:coreProperties>
</file>